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DCD38" w14:textId="7E2B7A53" w:rsidR="0040376D" w:rsidRDefault="0040376D" w:rsidP="0040376D">
      <w:pPr>
        <w:rPr>
          <w:rFonts w:cs="Arial"/>
        </w:rPr>
      </w:pPr>
      <w:r w:rsidRPr="2D9F05F1">
        <w:rPr>
          <w:rFonts w:cs="Arial"/>
        </w:rPr>
        <w:t>Številka:</w:t>
      </w:r>
      <w:r w:rsidR="2CE10017" w:rsidRPr="2D9F05F1">
        <w:rPr>
          <w:rFonts w:cs="Arial"/>
        </w:rPr>
        <w:t xml:space="preserve"> </w:t>
      </w:r>
      <w:r w:rsidR="005E7D18">
        <w:rPr>
          <w:rFonts w:cs="Arial"/>
        </w:rPr>
        <w:t>151.2024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6C2F96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02D96322" w14:textId="77777777" w:rsidR="00BF794C" w:rsidRDefault="00BF794C" w:rsidP="00E146B4">
      <w:pPr>
        <w:ind w:right="7"/>
        <w:rPr>
          <w:rFonts w:cs="Arial"/>
          <w:b/>
          <w:sz w:val="18"/>
          <w:szCs w:val="18"/>
        </w:rPr>
      </w:pPr>
    </w:p>
    <w:p w14:paraId="71685A5A" w14:textId="726409D0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3C4C9A83" w:rsidR="00ED5254" w:rsidRPr="0040376D" w:rsidRDefault="00E146B4" w:rsidP="003B10DB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EA185" w14:textId="77777777" w:rsidR="003A17CE" w:rsidRDefault="003A17CE">
      <w:r>
        <w:separator/>
      </w:r>
    </w:p>
  </w:endnote>
  <w:endnote w:type="continuationSeparator" w:id="0">
    <w:p w14:paraId="5E5D4080" w14:textId="77777777" w:rsidR="003A17CE" w:rsidRDefault="003A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107"/>
    </w:tblGrid>
    <w:tr w:rsidR="00BC2197" w:rsidRPr="00A1445A" w14:paraId="2DEB6A44" w14:textId="77777777" w:rsidTr="00EC24FB">
      <w:tc>
        <w:tcPr>
          <w:tcW w:w="4605" w:type="dxa"/>
          <w:shd w:val="clear" w:color="auto" w:fill="auto"/>
        </w:tcPr>
        <w:p w14:paraId="76C85C43" w14:textId="77777777" w:rsidR="00BC2197" w:rsidRPr="005A785E" w:rsidRDefault="00BC2197" w:rsidP="00BC2197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DAA5276" wp14:editId="1A2A66CA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07" w:type="dxa"/>
          <w:shd w:val="clear" w:color="auto" w:fill="auto"/>
        </w:tcPr>
        <w:p w14:paraId="7F886082" w14:textId="77777777" w:rsidR="00BC2197" w:rsidRPr="00A1445A" w:rsidRDefault="00BC2197" w:rsidP="00BC2197">
          <w:pPr>
            <w:jc w:val="right"/>
            <w:rPr>
              <w:rFonts w:cs="Arial"/>
              <w:color w:val="000000"/>
            </w:rPr>
          </w:pPr>
          <w:r>
            <w:rPr>
              <w:noProof/>
            </w:rPr>
            <w:drawing>
              <wp:inline distT="0" distB="0" distL="0" distR="0" wp14:anchorId="67B618C4" wp14:editId="4FE0F8AF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B58831A" w14:textId="77777777" w:rsidR="00BC2197" w:rsidRPr="00FC6CF0" w:rsidRDefault="00BC2197" w:rsidP="00BC2197">
    <w:pPr>
      <w:pStyle w:val="Noga"/>
      <w:rPr>
        <w:rFonts w:cs="Arial"/>
        <w:sz w:val="2"/>
        <w:szCs w:val="2"/>
      </w:rPr>
    </w:pPr>
  </w:p>
  <w:p w14:paraId="3816A81C" w14:textId="77777777" w:rsidR="00370866" w:rsidRPr="00BC2197" w:rsidRDefault="00370866" w:rsidP="00BC21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9EF42" w14:textId="77777777" w:rsidR="003A17CE" w:rsidRDefault="003A17CE">
      <w:r>
        <w:separator/>
      </w:r>
    </w:p>
  </w:footnote>
  <w:footnote w:type="continuationSeparator" w:id="0">
    <w:p w14:paraId="5B78CACE" w14:textId="77777777" w:rsidR="003A17CE" w:rsidRDefault="003A1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371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8255"/>
    </w:tblGrid>
    <w:tr w:rsidR="0086309F" w:rsidRPr="00DC2A22" w14:paraId="558048CC" w14:textId="77777777" w:rsidTr="00BC2197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18B3F5F" w14:textId="77777777" w:rsidR="0086309F" w:rsidRPr="00DC2A22" w:rsidRDefault="0086309F" w:rsidP="0086309F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A076756" wp14:editId="09143F2A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60B0DBB" w14:textId="77777777" w:rsidR="0086309F" w:rsidRPr="00DC2A22" w:rsidRDefault="0086309F" w:rsidP="0086309F">
          <w:pPr>
            <w:jc w:val="center"/>
            <w:rPr>
              <w:rFonts w:cs="Arial"/>
              <w:color w:val="000000"/>
            </w:rPr>
          </w:pPr>
        </w:p>
      </w:tc>
      <w:tc>
        <w:tcPr>
          <w:tcW w:w="825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11AA030" w14:textId="0842DDE3" w:rsidR="0086309F" w:rsidRPr="00DC2A22" w:rsidRDefault="00BC2197" w:rsidP="0086309F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 xml:space="preserve">    </w:t>
          </w:r>
        </w:p>
      </w:tc>
    </w:tr>
    <w:tr w:rsidR="0086309F" w:rsidRPr="00DC2A22" w14:paraId="674CAC32" w14:textId="77777777" w:rsidTr="00BC2197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575A183" w14:textId="77777777" w:rsidR="0086309F" w:rsidRPr="00DC2A22" w:rsidRDefault="0086309F" w:rsidP="0086309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CC1EB8A" w14:textId="77777777" w:rsidR="0086309F" w:rsidRPr="00DC2A22" w:rsidRDefault="0086309F" w:rsidP="0086309F">
          <w:pPr>
            <w:rPr>
              <w:rFonts w:cs="Arial"/>
              <w:color w:val="000000"/>
            </w:rPr>
          </w:pPr>
        </w:p>
      </w:tc>
      <w:tc>
        <w:tcPr>
          <w:tcW w:w="8255" w:type="dxa"/>
          <w:tcBorders>
            <w:top w:val="single" w:sz="4" w:space="0" w:color="auto"/>
          </w:tcBorders>
          <w:shd w:val="clear" w:color="auto" w:fill="auto"/>
        </w:tcPr>
        <w:p w14:paraId="3675FBE1" w14:textId="07E96C02" w:rsidR="0086309F" w:rsidRPr="00DC2A22" w:rsidRDefault="00BC2197" w:rsidP="0086309F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 xml:space="preserve">    </w:t>
          </w:r>
          <w:r w:rsidR="0086309F" w:rsidRPr="00DC2A22">
            <w:rPr>
              <w:rFonts w:cs="Arial"/>
              <w:noProof/>
              <w:sz w:val="16"/>
              <w:szCs w:val="16"/>
            </w:rPr>
            <w:t>OBR – 2.0</w:t>
          </w:r>
          <w:r w:rsidR="0086309F">
            <w:rPr>
              <w:rFonts w:cs="Arial"/>
              <w:noProof/>
              <w:sz w:val="16"/>
              <w:szCs w:val="16"/>
            </w:rPr>
            <w:t>5</w:t>
          </w:r>
        </w:p>
      </w:tc>
    </w:tr>
  </w:tbl>
  <w:p w14:paraId="0376E29E" w14:textId="77777777" w:rsidR="0086309F" w:rsidRPr="00FC6CF0" w:rsidRDefault="0086309F" w:rsidP="0086309F">
    <w:pPr>
      <w:pStyle w:val="Glava"/>
      <w:rPr>
        <w:rFonts w:cs="Arial"/>
        <w:sz w:val="2"/>
        <w:szCs w:val="2"/>
      </w:rPr>
    </w:pPr>
  </w:p>
  <w:p w14:paraId="02E082D2" w14:textId="77777777" w:rsidR="0086309F" w:rsidRPr="00FC6CF0" w:rsidRDefault="0086309F" w:rsidP="0086309F">
    <w:pPr>
      <w:pStyle w:val="Glava"/>
      <w:rPr>
        <w:rFonts w:cs="Arial"/>
        <w:sz w:val="2"/>
        <w:szCs w:val="2"/>
      </w:rPr>
    </w:pPr>
  </w:p>
  <w:p w14:paraId="5814F1FB" w14:textId="77777777" w:rsidR="00370866" w:rsidRPr="0086309F" w:rsidRDefault="00370866" w:rsidP="008630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8843084">
    <w:abstractNumId w:val="4"/>
  </w:num>
  <w:num w:numId="2" w16cid:durableId="266281901">
    <w:abstractNumId w:val="6"/>
  </w:num>
  <w:num w:numId="3" w16cid:durableId="711542183">
    <w:abstractNumId w:val="3"/>
  </w:num>
  <w:num w:numId="4" w16cid:durableId="338316912">
    <w:abstractNumId w:val="1"/>
  </w:num>
  <w:num w:numId="5" w16cid:durableId="747727594">
    <w:abstractNumId w:val="5"/>
  </w:num>
  <w:num w:numId="6" w16cid:durableId="1149786713">
    <w:abstractNumId w:val="0"/>
  </w:num>
  <w:num w:numId="7" w16cid:durableId="1825464292">
    <w:abstractNumId w:val="9"/>
  </w:num>
  <w:num w:numId="8" w16cid:durableId="1543982345">
    <w:abstractNumId w:val="7"/>
  </w:num>
  <w:num w:numId="9" w16cid:durableId="313610001">
    <w:abstractNumId w:val="2"/>
  </w:num>
  <w:num w:numId="10" w16cid:durableId="3467586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167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28FC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A17CE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45E5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E7D18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C2F9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6309F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197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BF794C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24FB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39D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29950-DDBE-4246-A203-98ACACAE5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1C29E6-268A-4728-A6A3-4088C11CD3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254</Words>
  <Characters>1450</Characters>
  <Application>Microsoft Office Word</Application>
  <DocSecurity>0</DocSecurity>
  <Lines>12</Lines>
  <Paragraphs>3</Paragraphs>
  <ScaleCrop>false</ScaleCrop>
  <Company>ZRSBR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67</cp:revision>
  <cp:lastPrinted>2016-06-20T06:28:00Z</cp:lastPrinted>
  <dcterms:created xsi:type="dcterms:W3CDTF">2016-05-31T11:25:00Z</dcterms:created>
  <dcterms:modified xsi:type="dcterms:W3CDTF">2024-10-30T10:23:00Z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